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8D9F1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DEKEN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E9DE57D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1A79DEAE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606CC3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94D7B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175E3CF4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552B3E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8B1C0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816D9" w14:textId="77777777" w:rsidR="008E2ABF" w:rsidRDefault="008E2ABF" w:rsidP="008E2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2022</w:t>
      </w:r>
    </w:p>
    <w:p w14:paraId="42BE9F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521" w14:textId="77777777" w:rsidR="008E2ABF" w:rsidRDefault="008E2ABF" w:rsidP="009139A6">
      <w:r>
        <w:separator/>
      </w:r>
    </w:p>
  </w:endnote>
  <w:endnote w:type="continuationSeparator" w:id="0">
    <w:p w14:paraId="1E1731EA" w14:textId="77777777" w:rsidR="008E2ABF" w:rsidRDefault="008E2A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54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C8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CF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D1862" w14:textId="77777777" w:rsidR="008E2ABF" w:rsidRDefault="008E2ABF" w:rsidP="009139A6">
      <w:r>
        <w:separator/>
      </w:r>
    </w:p>
  </w:footnote>
  <w:footnote w:type="continuationSeparator" w:id="0">
    <w:p w14:paraId="1D0A6A15" w14:textId="77777777" w:rsidR="008E2ABF" w:rsidRDefault="008E2A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FC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D6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0EB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BF"/>
    <w:rsid w:val="000666E0"/>
    <w:rsid w:val="002510B7"/>
    <w:rsid w:val="005C130B"/>
    <w:rsid w:val="00826F5C"/>
    <w:rsid w:val="008E2AB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57B46"/>
  <w15:chartTrackingRefBased/>
  <w15:docId w15:val="{BABACF7C-5877-44D0-868E-39585CD3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2A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2022-01-19T20:11:00Z</dcterms:created>
  <dcterms:modified xsi:type="dcterms:W3CDTF">2022-01-19T20:12:00Z</dcterms:modified>
</cp:coreProperties>
</file>